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A67AB" w:rsidR="002669A0" w:rsidP="004C6A00" w:rsidRDefault="002669A0" w14:paraId="7246A916" w14:textId="77777777">
      <w:pPr>
        <w:jc w:val="center"/>
        <w:rPr>
          <w:rFonts w:ascii="DB Office" w:hAnsi="DB Office"/>
        </w:rPr>
      </w:pPr>
    </w:p>
    <w:p w:rsidRPr="003A67AB" w:rsidR="002669A0" w:rsidRDefault="002669A0" w14:paraId="1BD19686" w14:textId="77777777">
      <w:pPr>
        <w:ind w:left="567"/>
        <w:jc w:val="center"/>
        <w:rPr>
          <w:rFonts w:ascii="DB Office" w:hAnsi="DB Office"/>
        </w:rPr>
      </w:pPr>
      <w:r w:rsidRPr="003A67AB">
        <w:rPr>
          <w:rFonts w:ascii="DB Office" w:hAnsi="DB Office"/>
          <w:b/>
          <w:sz w:val="24"/>
        </w:rPr>
        <w:t>Bürgschaftsurkunde</w:t>
      </w:r>
      <w:r w:rsidRPr="003A67AB">
        <w:rPr>
          <w:rFonts w:ascii="DB Office" w:hAnsi="DB Office"/>
        </w:rPr>
        <w:br/>
        <w:t>(Vertragerfüllungsbürgschaft)</w:t>
      </w:r>
    </w:p>
    <w:p w:rsidRPr="003A67AB" w:rsidR="002669A0" w:rsidRDefault="002669A0" w14:paraId="52884AF3" w14:textId="77777777">
      <w:pPr>
        <w:spacing w:line="3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</w:rPr>
        <w:br/>
      </w:r>
      <w:r w:rsidRPr="003A67AB">
        <w:rPr>
          <w:rFonts w:ascii="DB Office" w:hAnsi="DB Office"/>
          <w:b/>
        </w:rPr>
        <w:t>Der Auftragnehmer</w:t>
      </w:r>
    </w:p>
    <w:p w:rsidRPr="003A67AB" w:rsidR="002669A0" w:rsidRDefault="002669A0" w14:paraId="51B035E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Name und Sitz:</w:t>
      </w:r>
    </w:p>
    <w:p w:rsidRPr="003A67AB" w:rsidR="002669A0" w:rsidP="00B1038C" w:rsidRDefault="004011B1" w14:paraId="7011A348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B6793F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r w:rsidRPr="00BB300D" w:rsidR="002669A0">
        <w:rPr>
          <w:rFonts w:ascii="DB Office" w:hAnsi="DB Office"/>
          <w:sz w:val="16"/>
        </w:rPr>
        <w:br/>
      </w:r>
      <w:r w:rsidRPr="00BB300D" w:rsidR="003A67AB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0"/>
      <w:r w:rsidRPr="00BB300D" w:rsidR="003A67AB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 w:rsidR="003A67AB">
        <w:rPr>
          <w:rFonts w:ascii="DB Office" w:hAnsi="DB Office"/>
          <w:sz w:val="16"/>
        </w:rPr>
        <w:fldChar w:fldCharType="separate"/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sz w:val="16"/>
        </w:rPr>
        <w:fldChar w:fldCharType="end"/>
      </w:r>
      <w:bookmarkEnd w:id="0"/>
      <w:r w:rsidRPr="003A67AB" w:rsidR="002669A0">
        <w:rPr>
          <w:rFonts w:ascii="DB Office" w:hAnsi="DB Office"/>
        </w:rPr>
        <w:br/>
      </w:r>
    </w:p>
    <w:p w:rsidRPr="003A67AB" w:rsidR="002669A0" w:rsidRDefault="002669A0" w14:paraId="6FB1E75B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RDefault="002669A0" w14:paraId="170584F9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 xml:space="preserve">hat mit dem unten genannten </w:t>
      </w:r>
      <w:r w:rsidR="009D207F">
        <w:rPr>
          <w:rFonts w:ascii="DB Office" w:hAnsi="DB Office"/>
          <w:sz w:val="19"/>
        </w:rPr>
        <w:t>Auftraggeber einen Vertrag über</w:t>
      </w:r>
    </w:p>
    <w:p w:rsidRPr="003A67AB" w:rsidR="002669A0" w:rsidRDefault="002669A0" w14:paraId="49CB021F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0C1D4BE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Bezeichnung der Leistung:</w:t>
      </w:r>
    </w:p>
    <w:p w:rsidRPr="003A67AB" w:rsidR="002669A0" w:rsidP="00B1038C" w:rsidRDefault="004011B1" w14:paraId="5AF5EBA8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BB300D">
        <w:rPr>
          <w:rFonts w:ascii="DB Office" w:hAnsi="DB Office"/>
          <w:sz w:val="16"/>
        </w:rPr>
        <w:instrText xml:space="preserve"> FORMTEXT </w:instrText>
      </w:r>
      <w:r w:rsidRPr="00BB300D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Rahmenvertrag Krananlagen Innen und Außen 2025</w:t>
      </w:r>
      <w:r w:rsidRPr="00BB300D">
        <w:rPr>
          <w:rFonts w:ascii="DB Office" w:hAnsi="DB Office"/>
          <w:sz w:val="16"/>
        </w:rPr>
        <w:fldChar w:fldCharType="end"/>
      </w:r>
      <w:bookmarkEnd w:id="1"/>
      <w:r w:rsidRPr="003A67AB" w:rsidR="002669A0">
        <w:rPr>
          <w:rFonts w:ascii="DB Office" w:hAnsi="DB Office"/>
        </w:rPr>
        <w:br/>
      </w:r>
    </w:p>
    <w:p w:rsidRPr="003A67AB" w:rsidR="002669A0" w:rsidRDefault="002669A0" w14:paraId="275E66D9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6B9C4C00" w14:textId="77777777">
      <w:pPr>
        <w:spacing w:line="200" w:lineRule="exact"/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abgeschlossen.</w:t>
      </w:r>
    </w:p>
    <w:p w:rsidRPr="003A67AB" w:rsidR="002669A0" w:rsidRDefault="002669A0" w14:paraId="661C8C8A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704883BD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P="00A6376E" w:rsidRDefault="002669A0" w14:paraId="28F2E24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>Auftraggeber Name und Sitz:</w:t>
      </w:r>
      <w:r w:rsidRPr="003A67AB">
        <w:rPr>
          <w:rFonts w:ascii="DB Office" w:hAnsi="DB Office"/>
          <w:sz w:val="16"/>
        </w:rPr>
        <w:br/>
      </w:r>
      <w:bookmarkStart w:name="_Hlk21425519" w:id="2"/>
      <w:r w:rsidR="00BB300D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3"/>
      <w:r w:rsidRPr="00D011AA">
        <w:rPr>
          <w:rFonts w:ascii="DB Office" w:hAnsi="DB Office"/>
          <w:sz w:val="16"/>
        </w:rPr>
        <w:br/>
      </w:r>
      <w:r w:rsidR="00BB300D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4"/>
      <w:r w:rsidRPr="00D011AA">
        <w:rPr>
          <w:rFonts w:ascii="DB Office" w:hAnsi="DB Office"/>
          <w:sz w:val="16"/>
        </w:rPr>
        <w:br/>
      </w:r>
      <w:r w:rsidR="00BB300D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5"/>
      <w:r w:rsidRPr="00D011AA" w:rsidR="00434C74">
        <w:rPr>
          <w:rFonts w:ascii="DB Office" w:hAnsi="DB Office"/>
          <w:sz w:val="16"/>
        </w:rPr>
        <w:t xml:space="preserve"> </w:t>
      </w:r>
      <w:bookmarkEnd w:id="2"/>
      <w:r w:rsidR="00BB300D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</w:p>
    <w:p w:rsidRPr="003A67AB" w:rsidR="002669A0" w:rsidP="00B1038C" w:rsidRDefault="002669A0" w14:paraId="08E0422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>Nr. bzw. SAP-Nr. und Tag des Auftrags:</w:t>
      </w:r>
      <w:r w:rsidR="00464B2E">
        <w:rPr>
          <w:rFonts w:ascii="DB Office" w:hAnsi="DB Office"/>
          <w:sz w:val="16"/>
        </w:rPr>
        <w:t xml:space="preserve"> </w:t>
      </w:r>
      <w:r w:rsidR="00464B2E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7"/>
      <w:r w:rsidR="00464B2E">
        <w:rPr>
          <w:rFonts w:ascii="DB Office" w:hAnsi="DB Office"/>
          <w:sz w:val="16"/>
        </w:rPr>
        <w:instrText xml:space="preserve"> FORMTEXT </w:instrText>
      </w:r>
      <w:r w:rsidRPr="00464B2E" w:rsidR="007F7F1E">
        <w:rPr>
          <w:rFonts w:ascii="DB Office" w:hAnsi="DB Office"/>
          <w:sz w:val="16"/>
        </w:rPr>
      </w:r>
      <w:r w:rsidR="00464B2E">
        <w:rPr>
          <w:rFonts w:ascii="DB Office" w:hAnsi="DB Office"/>
          <w:sz w:val="16"/>
        </w:rPr>
        <w:fldChar w:fldCharType="separate"/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sz w:val="16"/>
        </w:rPr>
        <w:fldChar w:fldCharType="end"/>
      </w:r>
      <w:bookmarkEnd w:id="7"/>
      <w:r w:rsidRPr="003A67AB">
        <w:rPr>
          <w:rFonts w:ascii="DB Office" w:hAnsi="DB Office"/>
          <w:sz w:val="16"/>
        </w:rPr>
        <w:br/>
      </w:r>
    </w:p>
    <w:p w:rsidRPr="003A67AB" w:rsidR="002669A0" w:rsidRDefault="002669A0" w14:paraId="1E574D2E" w14:textId="77777777">
      <w:pPr>
        <w:keepLines/>
        <w:ind w:left="567"/>
        <w:jc w:val="both"/>
        <w:rPr>
          <w:rFonts w:ascii="DB Office" w:hAnsi="DB Office"/>
          <w:sz w:val="10"/>
        </w:rPr>
      </w:pPr>
    </w:p>
    <w:p w:rsidRPr="003A67AB" w:rsidR="002669A0" w:rsidP="00B1038C" w:rsidRDefault="002669A0" w14:paraId="1638A439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Vertragsabwickelnde Stelle, Anschrift:</w:t>
      </w:r>
      <w:r w:rsidRPr="003A67AB">
        <w:rPr>
          <w:rFonts w:ascii="DB Office" w:hAnsi="DB Office"/>
          <w:sz w:val="16"/>
        </w:rPr>
        <w:br/>
      </w:r>
      <w:bookmarkStart w:name="_Hlk21425440" w:id="8"/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9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9"/>
      <w:r w:rsidRPr="00BB300D">
        <w:rPr>
          <w:rFonts w:ascii="DB Office" w:hAnsi="DB Office"/>
          <w:sz w:val="16"/>
          <w:szCs w:val="16"/>
        </w:rPr>
        <w:br/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0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10"/>
      <w:r w:rsidRPr="00BB300D">
        <w:rPr>
          <w:rFonts w:ascii="DB Office" w:hAnsi="DB Office"/>
          <w:sz w:val="16"/>
          <w:szCs w:val="16"/>
        </w:rPr>
        <w:br/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1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11"/>
      <w:r w:rsidRPr="00BB300D" w:rsidR="00434C74">
        <w:rPr>
          <w:rFonts w:ascii="DB Office" w:hAnsi="DB Office"/>
          <w:sz w:val="16"/>
          <w:szCs w:val="16"/>
        </w:rPr>
        <w:t xml:space="preserve"> </w:t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2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8"/>
      <w:bookmarkEnd w:id="12"/>
      <w:r w:rsidRPr="003A67AB">
        <w:rPr>
          <w:rFonts w:ascii="DB Office" w:hAnsi="DB Office"/>
        </w:rPr>
        <w:br/>
      </w:r>
    </w:p>
    <w:p w:rsidRPr="003A67AB" w:rsidR="002669A0" w:rsidRDefault="002669A0" w14:paraId="1600CF43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381C0BCA" w14:textId="77777777">
      <w:pPr>
        <w:spacing w:line="200" w:lineRule="exact"/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Nach den Bedingungen dieses Vertrages hat der Auftragnehmer dem Auftraggeber als Siche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>heit eine Bürgschaft zu stellen für die Erfüllung sämtlicher Verpflichtungen aus dem Vertrag, insbesondere für die vertragsgemäße Ausführung der Leistung einschließlich Abrechnung und Schadene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>satz sowie für die Erstattung von Überzahlu</w:t>
      </w:r>
      <w:r w:rsidR="00D214BA">
        <w:rPr>
          <w:rFonts w:ascii="DB Office" w:hAnsi="DB Office"/>
          <w:sz w:val="19"/>
        </w:rPr>
        <w:t>ngen einschließlich der Zinsen.</w:t>
      </w:r>
    </w:p>
    <w:p w:rsidRPr="003A67AB" w:rsidR="002669A0" w:rsidRDefault="002669A0" w14:paraId="26FD250B" w14:textId="77777777">
      <w:pPr>
        <w:ind w:left="567"/>
        <w:jc w:val="both"/>
        <w:rPr>
          <w:rFonts w:ascii="DB Office" w:hAnsi="DB Office"/>
          <w:b/>
        </w:rPr>
      </w:pPr>
    </w:p>
    <w:p w:rsidRPr="003A67AB" w:rsidR="002669A0" w:rsidRDefault="002669A0" w14:paraId="5882D69C" w14:textId="77777777">
      <w:pPr>
        <w:spacing w:line="300" w:lineRule="exact"/>
        <w:ind w:left="567"/>
        <w:jc w:val="both"/>
        <w:outlineLvl w:val="0"/>
        <w:rPr>
          <w:rFonts w:ascii="DB Office" w:hAnsi="DB Office"/>
        </w:rPr>
      </w:pPr>
      <w:r w:rsidRPr="003A67AB">
        <w:rPr>
          <w:rFonts w:ascii="DB Office" w:hAnsi="DB Office"/>
          <w:b/>
        </w:rPr>
        <w:t>Der Bürge</w:t>
      </w:r>
    </w:p>
    <w:p w:rsidRPr="003A67AB" w:rsidR="002669A0" w:rsidRDefault="002669A0" w14:paraId="2E7000AE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Name und Anschrift:</w:t>
      </w:r>
    </w:p>
    <w:p w:rsidRPr="003A67AB" w:rsidR="002669A0" w:rsidP="00B1038C" w:rsidRDefault="003A67AB" w14:paraId="19D6DD2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name="Text14" w:id="13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3"/>
      <w:r w:rsidRPr="00BB300D" w:rsidR="002669A0">
        <w:rPr>
          <w:rFonts w:ascii="DB Office" w:hAnsi="DB Office"/>
          <w:sz w:val="16"/>
        </w:rPr>
        <w:br/>
      </w:r>
      <w:bookmarkStart w:name="_Hlk21425581" w:id="14"/>
      <w:r w:rsidRPr="00BB300D">
        <w:rPr>
          <w:rFonts w:ascii="DB Office" w:hAnsi="DB Office"/>
          <w:sz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name="Text15" w:id="15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4"/>
      <w:bookmarkEnd w:id="15"/>
      <w:r w:rsidRPr="003A67AB" w:rsidR="002669A0">
        <w:rPr>
          <w:rFonts w:ascii="DB Office" w:hAnsi="DB Office"/>
        </w:rPr>
        <w:br/>
      </w:r>
    </w:p>
    <w:p w:rsidRPr="003A67AB" w:rsidR="002669A0" w:rsidRDefault="002669A0" w14:paraId="62EF78CF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17FA9443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214BA">
        <w:rPr>
          <w:rFonts w:ascii="DB Office" w:hAnsi="DB Office"/>
          <w:sz w:val="19"/>
        </w:rPr>
        <w:t>rag bis zu einer Gesamthöhe von</w:t>
      </w:r>
    </w:p>
    <w:p w:rsidRPr="003A67AB" w:rsidR="002669A0" w:rsidRDefault="002669A0" w14:paraId="031699DF" w14:textId="77777777">
      <w:pPr>
        <w:spacing w:line="120" w:lineRule="exact"/>
        <w:ind w:left="567"/>
        <w:rPr>
          <w:rFonts w:ascii="DB Office" w:hAnsi="DB Office"/>
          <w:sz w:val="19"/>
        </w:rPr>
      </w:pPr>
    </w:p>
    <w:bookmarkStart w:name="_Hlk21425453" w:id="16"/>
    <w:p w:rsidRPr="003A67AB" w:rsidR="002669A0" w:rsidRDefault="00434C74" w14:paraId="1519B716" w14:textId="77777777">
      <w:pPr>
        <w:ind w:left="567"/>
        <w:rPr>
          <w:rFonts w:ascii="DB Office" w:hAnsi="DB Office"/>
          <w:sz w:val="19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7"/>
      <w:r w:rsidRPr="00BB300D">
        <w:rPr>
          <w:rFonts w:ascii="DB Office" w:hAnsi="DB Office"/>
          <w:sz w:val="16"/>
        </w:rPr>
        <w:instrText xml:space="preserve"> FORMTEXT </w:instrText>
      </w:r>
      <w:r w:rsidRPr="00BB300D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6"/>
      <w:bookmarkEnd w:id="17"/>
      <w:r w:rsidR="00A21A4D">
        <w:rPr>
          <w:rFonts w:ascii="DB Office" w:hAnsi="DB Office"/>
          <w:sz w:val="19"/>
        </w:rPr>
        <w:t xml:space="preserve"> </w:t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Pr="00BB300D" w:rsidR="00A21A4D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8"/>
      <w:r w:rsidRPr="00BB300D" w:rsidR="00A21A4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 w:rsidR="00A21A4D">
        <w:rPr>
          <w:rFonts w:ascii="DB Office" w:hAnsi="DB Office"/>
          <w:sz w:val="16"/>
        </w:rPr>
        <w:fldChar w:fldCharType="separate"/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sz w:val="16"/>
        </w:rPr>
        <w:fldChar w:fldCharType="end"/>
      </w:r>
      <w:bookmarkEnd w:id="18"/>
    </w:p>
    <w:p w:rsidRPr="003A67AB" w:rsidR="002669A0" w:rsidRDefault="002669A0" w14:paraId="16918DE1" w14:textId="77777777">
      <w:pPr>
        <w:ind w:left="567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............................................EUR,</w:t>
      </w:r>
      <w:r w:rsidR="00D214BA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(i.</w:t>
      </w:r>
      <w:r w:rsidR="003A67AB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W.</w:t>
      </w:r>
      <w:r w:rsidR="00D214BA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3A67AB" w:rsidR="002669A0" w:rsidRDefault="002669A0" w14:paraId="68FCB4C5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41AFE712" w14:textId="77777777">
      <w:pPr>
        <w:pStyle w:val="Randsternchen"/>
        <w:framePr w:wrap="auto"/>
        <w:ind w:left="567"/>
        <w:rPr>
          <w:rFonts w:ascii="DB Office" w:hAnsi="DB Office"/>
        </w:rPr>
      </w:pPr>
    </w:p>
    <w:p w:rsidRPr="003A67AB" w:rsidR="002669A0" w:rsidRDefault="002669A0" w14:paraId="144080E6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einschließlich Zinsen, Kosten und etwaiger Umsatzsteuer</w:t>
      </w:r>
      <w:r w:rsidR="00D214BA">
        <w:rPr>
          <w:rFonts w:ascii="DB Office" w:hAnsi="DB Office"/>
          <w:sz w:val="19"/>
        </w:rPr>
        <w:t xml:space="preserve"> an den Auftraggeber zu zahlen.</w:t>
      </w:r>
    </w:p>
    <w:p w:rsidRPr="003A67AB" w:rsidR="002669A0" w:rsidRDefault="002669A0" w14:paraId="099DA57D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7FE26D25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Auf die Einreden der Aufrechenbarkeit, der Anfechtbarkeit sowie der Vorausklage gemäß §§ 770, 771 BGB und auf das Recht zur Hinterlegung wird ve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 xml:space="preserve">zichtet. </w:t>
      </w:r>
      <w:r w:rsidRPr="003A67AB">
        <w:rPr>
          <w:rFonts w:ascii="DB Office" w:hAnsi="DB Office"/>
          <w:snapToGrid w:val="0"/>
          <w:color w:val="000000"/>
        </w:rPr>
        <w:t>Der Verzicht auf die Einrede der Aufrechenbarkeit gilt nicht für unbestrittene oder rechtskräftig festgestellte Gegenforderungen des Auftragnehmers.</w:t>
      </w:r>
    </w:p>
    <w:p w:rsidRPr="003A67AB" w:rsidR="002669A0" w:rsidRDefault="002669A0" w14:paraId="2C82223F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1768A3D4" w14:textId="77777777">
      <w:pPr>
        <w:ind w:left="567"/>
        <w:jc w:val="both"/>
        <w:outlineLvl w:val="0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Die Bürgschaft ist unbefristet; sie erlischt mit der Rückgabe dieser Bürgschaftsurkunde.</w:t>
      </w:r>
    </w:p>
    <w:p w:rsidRPr="003A67AB" w:rsidR="002669A0" w:rsidRDefault="002669A0" w14:paraId="2461C6CC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56143E39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RDefault="002669A0" w14:paraId="61A400CC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2669A0" w:rsidRDefault="002669A0" w14:paraId="6BBF881E" w14:textId="77777777">
      <w:pPr>
        <w:ind w:left="567"/>
        <w:jc w:val="both"/>
        <w:rPr>
          <w:rFonts w:ascii="DB Office" w:hAnsi="DB Office"/>
        </w:rPr>
      </w:pPr>
    </w:p>
    <w:p w:rsidR="00B1038C" w:rsidRDefault="00B1038C" w14:paraId="2DD5EA53" w14:textId="77777777">
      <w:pPr>
        <w:ind w:left="567"/>
        <w:jc w:val="both"/>
        <w:rPr>
          <w:rFonts w:ascii="DB Office" w:hAnsi="DB Office"/>
        </w:rPr>
      </w:pPr>
    </w:p>
    <w:p w:rsidRPr="003A67AB" w:rsidR="00B1038C" w:rsidRDefault="00B1038C" w14:paraId="028B3CB6" w14:textId="77777777">
      <w:pPr>
        <w:ind w:left="567"/>
        <w:jc w:val="both"/>
        <w:rPr>
          <w:rFonts w:ascii="DB Office" w:hAnsi="DB Office"/>
        </w:rPr>
      </w:pPr>
    </w:p>
    <w:p w:rsidRPr="002312B9" w:rsidR="00A6376E" w:rsidP="00A6376E" w:rsidRDefault="00A21A4D" w14:paraId="32A4BB54" w14:textId="77777777">
      <w:pP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9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9"/>
      <w:r w:rsidRPr="00BB300D">
        <w:rPr>
          <w:rFonts w:ascii="DB Office" w:hAnsi="DB Office"/>
          <w:sz w:val="16"/>
        </w:rPr>
        <w:t xml:space="preserve"> </w:t>
      </w:r>
      <w:r w:rsidRPr="00BB300D">
        <w:rPr>
          <w:rFonts w:ascii="DB Office" w:hAnsi="DB Office"/>
          <w:sz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20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20"/>
      <w:r w:rsidRPr="003A67AB" w:rsidR="002669A0">
        <w:rPr>
          <w:rFonts w:ascii="DB Office" w:hAnsi="DB Office"/>
        </w:rPr>
        <w:br/>
      </w:r>
      <w:bookmarkStart w:name="_Hlk23315381" w:id="21"/>
      <w:bookmarkStart w:name="_Hlk23315450" w:id="22"/>
      <w:r w:rsidRPr="002312B9" w:rsidR="00A6376E">
        <w:rPr>
          <w:rFonts w:ascii="DB Office" w:hAnsi="DB Office"/>
        </w:rPr>
        <w:t>.................................................                   ..................................................................</w:t>
      </w:r>
      <w:bookmarkEnd w:id="21"/>
    </w:p>
    <w:bookmarkEnd w:id="22"/>
    <w:p w:rsidR="00B176F7" w:rsidP="00B176F7" w:rsidRDefault="002669A0" w14:paraId="74B35B9C" w14:textId="77777777">
      <w:pPr>
        <w:pStyle w:val="StandardHelv"/>
        <w:tabs>
          <w:tab w:val="left" w:pos="3119"/>
        </w:tabs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 xml:space="preserve">(Ort, </w:t>
      </w:r>
      <w:proofErr w:type="gramStart"/>
      <w:r w:rsidRPr="003A67AB">
        <w:rPr>
          <w:rFonts w:ascii="DB Office" w:hAnsi="DB Office"/>
          <w:sz w:val="16"/>
        </w:rPr>
        <w:t>Datum)</w:t>
      </w:r>
      <w:r w:rsidRPr="003A67AB">
        <w:rPr>
          <w:rFonts w:ascii="DB Office" w:hAnsi="DB Office"/>
        </w:rPr>
        <w:t xml:space="preserve">   </w:t>
      </w:r>
      <w:proofErr w:type="gramEnd"/>
      <w:r w:rsidRPr="003A67AB">
        <w:rPr>
          <w:rFonts w:ascii="DB Office" w:hAnsi="DB Office"/>
        </w:rPr>
        <w:t xml:space="preserve">                         </w:t>
      </w:r>
      <w:r w:rsidRPr="003A67AB">
        <w:rPr>
          <w:rFonts w:ascii="DB Office" w:hAnsi="DB Office"/>
          <w:sz w:val="16"/>
        </w:rPr>
        <w:t xml:space="preserve">                          (Firma und Unterschrift(en) des Bürgen)           </w:t>
      </w:r>
    </w:p>
    <w:p w:rsidRPr="00B176F7" w:rsidR="002669A0" w:rsidP="00B176F7" w:rsidRDefault="002669A0" w14:paraId="1FCE5534" w14:textId="77777777">
      <w:pPr>
        <w:pStyle w:val="StandardHelv"/>
        <w:tabs>
          <w:tab w:val="left" w:pos="3119"/>
        </w:tabs>
        <w:ind w:left="567"/>
        <w:jc w:val="right"/>
        <w:rPr>
          <w:rFonts w:ascii="DB Office" w:hAnsi="DB Office"/>
          <w:sz w:val="16"/>
        </w:rPr>
      </w:pPr>
      <w:r w:rsidRPr="003A67AB">
        <w:rPr>
          <w:rFonts w:ascii="DB Office" w:hAnsi="DB Office"/>
        </w:rPr>
        <w:br/>
      </w:r>
      <w:bookmarkStart w:name="_Hlk21425634" w:id="23"/>
      <w:r w:rsidRPr="003A67AB">
        <w:rPr>
          <w:rFonts w:ascii="DB Office" w:hAnsi="DB Office"/>
        </w:rPr>
        <w:sym w:font="Wingdings" w:char="F071"/>
      </w:r>
      <w:bookmarkEnd w:id="23"/>
    </w:p>
    <w:sectPr w:rsidRPr="00B176F7" w:rsidR="002669A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010A" w14:textId="77777777" w:rsidR="00E5480F" w:rsidRDefault="00E5480F">
      <w:r>
        <w:separator/>
      </w:r>
    </w:p>
  </w:endnote>
  <w:endnote w:type="continuationSeparator" w:id="0">
    <w:p w14:paraId="0C043D33" w14:textId="77777777" w:rsidR="00E5480F" w:rsidRDefault="00E5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003" w:rsidRDefault="001D2003" w14:paraId="6AA5343F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1D2003" w14:paraId="6F4650C2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1D2003" w:rsidRDefault="001D2003" w14:paraId="467EA05F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1D2003" w:rsidRDefault="001D2003" w14:paraId="02DB3B00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1D2003" w:rsidRDefault="001D2003" w14:paraId="2F73245A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1D2003" w:rsidRDefault="001D2003" w14:paraId="77951EEE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37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5599"/>
      <w:gridCol w:w="2268"/>
    </w:tblGrid>
    <w:tr w:rsidR="001D2003" w14:paraId="3E1CEE5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952B2" w:rsidR="001D2003" w:rsidP="00C9220B" w:rsidRDefault="001D2003" w14:paraId="109B6EE8" w14:textId="77777777">
          <w:pPr>
            <w:pStyle w:val="FuzeileRechts"/>
            <w:rPr>
              <w:rFonts w:ascii="DB Office" w:hAnsi="DB Office"/>
              <w:b/>
            </w:rPr>
          </w:pPr>
          <w:r>
            <w:rPr>
              <w:rFonts w:ascii="DB Office" w:hAnsi="DB Office"/>
              <w:b/>
            </w:rPr>
            <w:t>20</w:t>
          </w:r>
          <w:r w:rsidR="00C9220B">
            <w:rPr>
              <w:rFonts w:ascii="DB Office" w:hAnsi="DB Office"/>
              <w:b/>
            </w:rPr>
            <w:t>8</w:t>
          </w:r>
          <w:r w:rsidRPr="008952B2">
            <w:rPr>
              <w:rFonts w:ascii="DB Office" w:hAnsi="DB Office"/>
              <w:b/>
            </w:rPr>
            <w:t>.</w:t>
          </w:r>
          <w:r w:rsidR="00C9220B">
            <w:rPr>
              <w:rFonts w:ascii="DB Office" w:hAnsi="DB Office"/>
              <w:b/>
            </w:rPr>
            <w:t>350</w:t>
          </w:r>
          <w:r w:rsidRPr="008952B2">
            <w:rPr>
              <w:rFonts w:ascii="DB Office" w:hAnsi="DB Office"/>
              <w:b/>
            </w:rPr>
            <w:t>0V01</w:t>
          </w:r>
        </w:p>
      </w:tc>
      <w:tc>
        <w:tcPr>
          <w:tcW w:w="5599" w:type="dxa"/>
        </w:tcPr>
        <w:p w:rsidRPr="008952B2" w:rsidR="001D2003" w:rsidRDefault="001D2003" w14:paraId="35FA789F" w14:textId="77777777">
          <w:pPr>
            <w:pStyle w:val="FuzeileRechts"/>
            <w:ind w:right="0"/>
            <w:rPr>
              <w:rFonts w:ascii="DB Office" w:hAnsi="DB Office"/>
            </w:rPr>
          </w:pPr>
          <w:r w:rsidRPr="008952B2">
            <w:rPr>
              <w:rFonts w:ascii="DB Office" w:hAnsi="DB Office"/>
            </w:rPr>
            <w:t>Bürgschein Vertragserfüllung</w:t>
          </w:r>
          <w:r>
            <w:rPr>
              <w:rFonts w:ascii="DB Office" w:hAnsi="DB Office"/>
            </w:rPr>
            <w:t xml:space="preserve"> (für Lieferungen </w:t>
          </w:r>
          <w:r w:rsidR="00434C74">
            <w:rPr>
              <w:rFonts w:ascii="DB Office" w:hAnsi="DB Office"/>
            </w:rPr>
            <w:t xml:space="preserve">und </w:t>
          </w:r>
          <w:r>
            <w:rPr>
              <w:rFonts w:ascii="DB Office" w:hAnsi="DB Office"/>
            </w:rPr>
            <w:t>Leistungen)</w:t>
          </w:r>
        </w:p>
      </w:tc>
      <w:tc>
        <w:tcPr>
          <w:tcW w:w="2268" w:type="dxa"/>
        </w:tcPr>
        <w:p w:rsidRPr="008952B2" w:rsidR="001D2003" w:rsidRDefault="001D2003" w14:paraId="64F24A65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952B2">
            <w:rPr>
              <w:rFonts w:ascii="DB Office" w:hAnsi="DB Office"/>
            </w:rPr>
            <w:t xml:space="preserve">Seite </w:t>
          </w:r>
          <w:r w:rsidRPr="008952B2">
            <w:rPr>
              <w:rFonts w:ascii="DB Office" w:hAnsi="DB Office"/>
            </w:rPr>
            <w:fldChar w:fldCharType="begin"/>
          </w:r>
          <w:r w:rsidRPr="008952B2">
            <w:rPr>
              <w:rFonts w:ascii="DB Office" w:hAnsi="DB Office"/>
            </w:rPr>
            <w:instrText xml:space="preserve"> PAGE  \* MERGEFORMAT </w:instrText>
          </w:r>
          <w:r w:rsidRPr="008952B2">
            <w:rPr>
              <w:rFonts w:ascii="DB Office" w:hAnsi="DB Office"/>
            </w:rPr>
            <w:fldChar w:fldCharType="separate"/>
          </w:r>
          <w:r w:rsidR="00892971">
            <w:rPr>
              <w:rFonts w:ascii="DB Office" w:hAnsi="DB Office"/>
              <w:noProof/>
            </w:rPr>
            <w:t>1</w:t>
          </w:r>
          <w:r w:rsidRPr="008952B2">
            <w:rPr>
              <w:rFonts w:ascii="DB Office" w:hAnsi="DB Office"/>
            </w:rPr>
            <w:fldChar w:fldCharType="end"/>
          </w:r>
        </w:p>
      </w:tc>
    </w:tr>
    <w:tr w:rsidR="001D2003" w14:paraId="063DDE0B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9220B" w:rsidR="001D2003" w:rsidP="00C9220B" w:rsidRDefault="00C9220B" w14:paraId="76F05DCA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9220B">
            <w:rPr>
              <w:rFonts w:ascii="DB Office" w:hAnsi="DB Office"/>
              <w:b/>
              <w:sz w:val="20"/>
            </w:rPr>
            <w:t>200.0201V01 (alt)</w:t>
          </w:r>
        </w:p>
      </w:tc>
      <w:tc>
        <w:tcPr>
          <w:tcW w:w="5599" w:type="dxa"/>
        </w:tcPr>
        <w:p w:rsidRPr="008952B2" w:rsidR="001D2003" w:rsidP="00CC55CC" w:rsidRDefault="001D2003" w14:paraId="7E4AF495" w14:textId="77777777">
          <w:pPr>
            <w:pStyle w:val="FuzeileRechts"/>
            <w:rPr>
              <w:rFonts w:ascii="DB Office" w:hAnsi="DB Office"/>
              <w:sz w:val="16"/>
            </w:rPr>
          </w:pPr>
          <w:r w:rsidRPr="008952B2">
            <w:rPr>
              <w:rFonts w:ascii="DB Office" w:hAnsi="DB Office"/>
              <w:sz w:val="16"/>
            </w:rPr>
            <w:t>Fachautor: C</w:t>
          </w:r>
          <w:r>
            <w:rPr>
              <w:rFonts w:ascii="DB Office" w:hAnsi="DB Office"/>
              <w:sz w:val="16"/>
            </w:rPr>
            <w:t>R</w:t>
          </w:r>
          <w:r w:rsidR="00CC55CC">
            <w:rPr>
              <w:rFonts w:ascii="DB Office" w:hAnsi="DB Office"/>
              <w:sz w:val="16"/>
            </w:rPr>
            <w:t>M 3</w:t>
          </w:r>
          <w:r>
            <w:rPr>
              <w:rFonts w:ascii="DB Office" w:hAnsi="DB Office"/>
              <w:sz w:val="16"/>
            </w:rPr>
            <w:t>; Dr. Thomas Berger Tel.: (0571) 393-</w:t>
          </w:r>
          <w:r w:rsidRPr="008952B2">
            <w:rPr>
              <w:rFonts w:ascii="DB Office" w:hAnsi="DB Office"/>
              <w:sz w:val="16"/>
            </w:rPr>
            <w:t>5485</w:t>
          </w:r>
        </w:p>
      </w:tc>
      <w:tc>
        <w:tcPr>
          <w:tcW w:w="2268" w:type="dxa"/>
        </w:tcPr>
        <w:p w:rsidR="001D2003" w:rsidRDefault="004911A9" w14:paraId="1C95EF0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Pr="008952B2" w:rsidR="001D2003">
            <w:rPr>
              <w:rFonts w:ascii="DB Office" w:hAnsi="DB Office"/>
              <w:sz w:val="16"/>
            </w:rPr>
            <w:t>01.0</w:t>
          </w:r>
          <w:r w:rsidR="001D2003">
            <w:rPr>
              <w:rFonts w:ascii="DB Office" w:hAnsi="DB Office"/>
              <w:sz w:val="16"/>
            </w:rPr>
            <w:t>3</w:t>
          </w:r>
          <w:r w:rsidRPr="008952B2" w:rsidR="001D2003">
            <w:rPr>
              <w:rFonts w:ascii="DB Office" w:hAnsi="DB Office"/>
              <w:sz w:val="16"/>
            </w:rPr>
            <w:t>.2010</w:t>
          </w:r>
        </w:p>
        <w:p w:rsidRPr="008952B2" w:rsidR="004911A9" w:rsidP="00901638" w:rsidRDefault="004911A9" w14:paraId="3F0036AA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In der Fassung: </w:t>
          </w:r>
          <w:r w:rsidR="001541B4">
            <w:rPr>
              <w:rFonts w:ascii="DB Office" w:hAnsi="DB Office"/>
              <w:sz w:val="16"/>
            </w:rPr>
            <w:t>1</w:t>
          </w:r>
          <w:r w:rsidR="00D7171E">
            <w:rPr>
              <w:rFonts w:ascii="DB Office" w:hAnsi="DB Office"/>
              <w:sz w:val="16"/>
            </w:rPr>
            <w:t>9</w:t>
          </w:r>
          <w:r>
            <w:rPr>
              <w:rFonts w:ascii="DB Office" w:hAnsi="DB Office"/>
              <w:sz w:val="16"/>
            </w:rPr>
            <w:t>.</w:t>
          </w:r>
          <w:r w:rsidR="00901638">
            <w:rPr>
              <w:rFonts w:ascii="DB Office" w:hAnsi="DB Office"/>
              <w:sz w:val="16"/>
            </w:rPr>
            <w:t>10.2020</w:t>
          </w:r>
        </w:p>
      </w:tc>
    </w:tr>
  </w:tbl>
  <w:p w:rsidR="001D2003" w:rsidRDefault="001D2003" w14:paraId="0E7C0E0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A628B" w14:textId="77777777" w:rsidR="00E5480F" w:rsidRDefault="00E5480F">
      <w:r>
        <w:separator/>
      </w:r>
    </w:p>
  </w:footnote>
  <w:footnote w:type="continuationSeparator" w:id="0">
    <w:p w14:paraId="5E819569" w14:textId="77777777" w:rsidR="00E5480F" w:rsidRDefault="00E5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D2003" w14:paraId="6BB7C277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D2003" w:rsidRDefault="001D2003" w14:paraId="09F4D401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D2003" w:rsidRDefault="001D2003" w14:paraId="1075E2CA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D2003" w:rsidRDefault="001D2003" w14:paraId="158A0A3F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D2003" w14:paraId="382DC038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1D2003" w:rsidRDefault="001D2003" w14:paraId="03AC363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D2003" w:rsidRDefault="001D2003" w14:paraId="00A772BC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D2003" w:rsidRDefault="001D2003" w14:paraId="32E9389D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 w:rsidR="007C1060"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D2003" w:rsidRDefault="001D2003" w14:paraId="4E33F9E0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003" w:rsidRDefault="001D2003" w14:paraId="6A8E9A2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46758898">
    <w:abstractNumId w:val="0"/>
  </w:num>
  <w:num w:numId="2" w16cid:durableId="553078764">
    <w:abstractNumId w:val="1"/>
  </w:num>
  <w:num w:numId="3" w16cid:durableId="1430468961">
    <w:abstractNumId w:val="12"/>
  </w:num>
  <w:num w:numId="4" w16cid:durableId="1868368889">
    <w:abstractNumId w:val="6"/>
  </w:num>
  <w:num w:numId="5" w16cid:durableId="1441900">
    <w:abstractNumId w:val="9"/>
  </w:num>
  <w:num w:numId="6" w16cid:durableId="1454056670">
    <w:abstractNumId w:val="13"/>
  </w:num>
  <w:num w:numId="7" w16cid:durableId="2130974818">
    <w:abstractNumId w:val="3"/>
  </w:num>
  <w:num w:numId="8" w16cid:durableId="759133163">
    <w:abstractNumId w:val="15"/>
  </w:num>
  <w:num w:numId="9" w16cid:durableId="1028794355">
    <w:abstractNumId w:val="16"/>
  </w:num>
  <w:num w:numId="10" w16cid:durableId="1159267106">
    <w:abstractNumId w:val="4"/>
  </w:num>
  <w:num w:numId="11" w16cid:durableId="1596327450">
    <w:abstractNumId w:val="10"/>
  </w:num>
  <w:num w:numId="12" w16cid:durableId="964197880">
    <w:abstractNumId w:val="8"/>
  </w:num>
  <w:num w:numId="13" w16cid:durableId="1596476895">
    <w:abstractNumId w:val="7"/>
  </w:num>
  <w:num w:numId="14" w16cid:durableId="841629317">
    <w:abstractNumId w:val="14"/>
  </w:num>
  <w:num w:numId="15" w16cid:durableId="1022323016">
    <w:abstractNumId w:val="2"/>
  </w:num>
  <w:num w:numId="16" w16cid:durableId="1155603764">
    <w:abstractNumId w:val="11"/>
  </w:num>
  <w:num w:numId="17" w16cid:durableId="215624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526"/>
    <w:rsid w:val="000A1741"/>
    <w:rsid w:val="000C25EF"/>
    <w:rsid w:val="001325CA"/>
    <w:rsid w:val="00147681"/>
    <w:rsid w:val="001541B4"/>
    <w:rsid w:val="00163C0B"/>
    <w:rsid w:val="00173396"/>
    <w:rsid w:val="00185CAB"/>
    <w:rsid w:val="00190BC7"/>
    <w:rsid w:val="001D2003"/>
    <w:rsid w:val="002669A0"/>
    <w:rsid w:val="00275D48"/>
    <w:rsid w:val="002D4D35"/>
    <w:rsid w:val="002E0A79"/>
    <w:rsid w:val="00307C29"/>
    <w:rsid w:val="003132D9"/>
    <w:rsid w:val="00341F3E"/>
    <w:rsid w:val="003819AD"/>
    <w:rsid w:val="003A67AB"/>
    <w:rsid w:val="003C4E58"/>
    <w:rsid w:val="003C5738"/>
    <w:rsid w:val="003C69B1"/>
    <w:rsid w:val="004011B1"/>
    <w:rsid w:val="004256D6"/>
    <w:rsid w:val="0042637E"/>
    <w:rsid w:val="00434C74"/>
    <w:rsid w:val="00464B2E"/>
    <w:rsid w:val="004911A9"/>
    <w:rsid w:val="004A6385"/>
    <w:rsid w:val="004C6A00"/>
    <w:rsid w:val="004E13F8"/>
    <w:rsid w:val="00536697"/>
    <w:rsid w:val="00625EB1"/>
    <w:rsid w:val="007313EF"/>
    <w:rsid w:val="00731696"/>
    <w:rsid w:val="007A6863"/>
    <w:rsid w:val="007C0FF0"/>
    <w:rsid w:val="007C1060"/>
    <w:rsid w:val="007F7F1E"/>
    <w:rsid w:val="00847135"/>
    <w:rsid w:val="00851C06"/>
    <w:rsid w:val="00892971"/>
    <w:rsid w:val="008952B2"/>
    <w:rsid w:val="00901638"/>
    <w:rsid w:val="009A1593"/>
    <w:rsid w:val="009D207F"/>
    <w:rsid w:val="009E2AFD"/>
    <w:rsid w:val="00A21A4D"/>
    <w:rsid w:val="00A268CA"/>
    <w:rsid w:val="00A27570"/>
    <w:rsid w:val="00A6376E"/>
    <w:rsid w:val="00A92F6F"/>
    <w:rsid w:val="00AA6FF7"/>
    <w:rsid w:val="00AB629C"/>
    <w:rsid w:val="00B1038C"/>
    <w:rsid w:val="00B1106E"/>
    <w:rsid w:val="00B176F7"/>
    <w:rsid w:val="00B40DE5"/>
    <w:rsid w:val="00B6793F"/>
    <w:rsid w:val="00BB300D"/>
    <w:rsid w:val="00BC5D80"/>
    <w:rsid w:val="00C46FE8"/>
    <w:rsid w:val="00C70186"/>
    <w:rsid w:val="00C86C8A"/>
    <w:rsid w:val="00C9220B"/>
    <w:rsid w:val="00CC55CC"/>
    <w:rsid w:val="00D011AA"/>
    <w:rsid w:val="00D214BA"/>
    <w:rsid w:val="00D522C3"/>
    <w:rsid w:val="00D63D9D"/>
    <w:rsid w:val="00D7171E"/>
    <w:rsid w:val="00E13CAB"/>
    <w:rsid w:val="00E15FC2"/>
    <w:rsid w:val="00E42847"/>
    <w:rsid w:val="00E5480F"/>
    <w:rsid w:val="00E61DA9"/>
    <w:rsid w:val="00EC6CBC"/>
    <w:rsid w:val="00EF3720"/>
    <w:rsid w:val="00F31180"/>
    <w:rsid w:val="00F6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0DCC511"/>
  <w15:chartTrackingRefBased/>
  <w15:docId w15:val="{BD14AA08-CF29-4AF9-BDE3-30D61E1E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Randsternchen">
    <w:name w:val="Randsternchen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StandardHelv">
    <w:name w:val="StandardHelv"/>
    <w:basedOn w:val="Standard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90163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901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Eigene%20Dateien\Job\Vorlagen%20Handbuch%201164\Neu\Regelwerk%20Vordruc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B71681B4-CBE8-40E8-96F0-5E8AB40DE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B739-AC3D-4EF3-9C62-AB717D76EF40}"/>
</file>

<file path=customXml/itemProps3.xml><?xml version="1.0" encoding="utf-8"?>
<ds:datastoreItem xmlns:ds="http://schemas.openxmlformats.org/officeDocument/2006/customXml" ds:itemID="{57301DCB-3BD2-478A-88D9-17A8192E84DE}">
  <ds:schemaRefs>
    <ds:schemaRef ds:uri="http://schemas.microsoft.com/office/2006/documentManagement/types"/>
    <ds:schemaRef ds:uri="http://schemas.openxmlformats.org/package/2006/metadata/core-properties"/>
    <ds:schemaRef ds:uri="2ebc72de-abb3-449c-bd5e-ee72ce611bd5"/>
    <ds:schemaRef ds:uri="http://purl.org/dc/elements/1.1/"/>
    <ds:schemaRef ds:uri="c1730600-d580-48fb-9192-b8950ff80c3a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 Vordruck</Template>
  <TotalTime>0</TotalTime>
  <Pages>1</Pages>
  <Words>309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Bürgschaftsurkunde Vertragserfüllung</vt:lpstr>
    </vt:vector>
  </TitlesOfParts>
  <Company>Deutsche Bahn AG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Bürgschaftsurkunde Vertragserfüllung</dc:title>
  <dc:subject/>
  <dc:creator>Dr. Thomas Berger</dc:creator>
  <cp:keywords/>
  <cp:lastModifiedBy>Marko Schlüter</cp:lastModifiedBy>
  <cp:revision>2</cp:revision>
  <cp:lastPrinted>2010-04-13T10:14:00Z</cp:lastPrinted>
  <dcterms:created xsi:type="dcterms:W3CDTF">2024-06-21T14:13:00Z</dcterms:created>
  <dcterms:modified xsi:type="dcterms:W3CDTF">2024-06-21T14:13:00Z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